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FA" w:rsidRPr="002801CF" w:rsidRDefault="004935CB" w:rsidP="002801C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РАБОТА № </w:t>
      </w:r>
      <w:r w:rsidR="004E6667">
        <w:rPr>
          <w:rFonts w:ascii="Times New Roman" w:hAnsi="Times New Roman" w:cs="Times New Roman"/>
          <w:sz w:val="28"/>
          <w:szCs w:val="28"/>
        </w:rPr>
        <w:t>6</w:t>
      </w:r>
    </w:p>
    <w:p w:rsidR="000F78BC" w:rsidRDefault="00004494" w:rsidP="0048036F">
      <w:pPr>
        <w:pStyle w:val="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801CF">
        <w:rPr>
          <w:rFonts w:ascii="Times New Roman" w:hAnsi="Times New Roman" w:cs="Times New Roman"/>
          <w:sz w:val="28"/>
          <w:szCs w:val="28"/>
        </w:rPr>
        <w:t>«</w:t>
      </w:r>
      <w:r w:rsidR="004E6667">
        <w:rPr>
          <w:rFonts w:ascii="Times New Roman" w:hAnsi="Times New Roman" w:cs="Times New Roman"/>
          <w:sz w:val="28"/>
          <w:szCs w:val="28"/>
        </w:rPr>
        <w:t>Построение графиков и диаграмм в электронных таблицах</w:t>
      </w:r>
      <w:r w:rsidRPr="002801CF">
        <w:rPr>
          <w:rFonts w:ascii="Times New Roman" w:hAnsi="Times New Roman" w:cs="Times New Roman"/>
          <w:sz w:val="28"/>
          <w:szCs w:val="28"/>
        </w:rPr>
        <w:t>»</w:t>
      </w:r>
    </w:p>
    <w:p w:rsidR="00453AFA" w:rsidRPr="00453AFA" w:rsidRDefault="00453AFA" w:rsidP="00093D34">
      <w:pPr>
        <w:pStyle w:val="a7"/>
        <w:ind w:left="0"/>
      </w:pPr>
    </w:p>
    <w:p w:rsidR="00242EA1" w:rsidRPr="00D117A7" w:rsidRDefault="00D117A7" w:rsidP="009604DA">
      <w:pPr>
        <w:pStyle w:val="a7"/>
        <w:numPr>
          <w:ilvl w:val="0"/>
          <w:numId w:val="28"/>
        </w:numPr>
        <w:spacing w:line="36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Постройте </w:t>
      </w:r>
      <w:r w:rsidR="004E6667">
        <w:rPr>
          <w:rFonts w:ascii="Times New Roman" w:hAnsi="Times New Roman" w:cs="Times New Roman"/>
          <w:i/>
          <w:sz w:val="28"/>
          <w:szCs w:val="28"/>
        </w:rPr>
        <w:t xml:space="preserve"> график функции</w:t>
      </w:r>
    </w:p>
    <w:p w:rsidR="00D117A7" w:rsidRDefault="00D117A7" w:rsidP="009604DA">
      <w:pPr>
        <w:pStyle w:val="a7"/>
        <w:numPr>
          <w:ilvl w:val="0"/>
          <w:numId w:val="30"/>
        </w:num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-5</m:t>
        </m:r>
      </m:oMath>
      <w:r w:rsidRPr="004E6667"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на интервале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-3;6</m:t>
            </m:r>
          </m:e>
        </m:d>
      </m:oMath>
      <w:r w:rsidR="004E6667">
        <w:rPr>
          <w:rFonts w:ascii="Times New Roman" w:eastAsiaTheme="minorEastAsia" w:hAnsi="Times New Roman" w:cs="Times New Roman"/>
          <w:i/>
          <w:sz w:val="28"/>
          <w:szCs w:val="28"/>
        </w:rPr>
        <w:t xml:space="preserve"> с шагом 0,5</w:t>
      </w:r>
    </w:p>
    <w:p w:rsidR="00D117A7" w:rsidRPr="00D117A7" w:rsidRDefault="00D117A7" w:rsidP="009604DA">
      <w:pPr>
        <w:pStyle w:val="a7"/>
        <w:numPr>
          <w:ilvl w:val="0"/>
          <w:numId w:val="30"/>
        </w:num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у=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-8</m:t>
        </m:r>
      </m:oMath>
      <w:r w:rsidR="009604DA"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 интервале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-1;3</m:t>
            </m:r>
          </m:e>
        </m:d>
      </m:oMath>
      <w:r w:rsidR="004E6667">
        <w:rPr>
          <w:rFonts w:ascii="Times New Roman" w:eastAsiaTheme="minorEastAsia" w:hAnsi="Times New Roman" w:cs="Times New Roman"/>
          <w:i/>
          <w:sz w:val="28"/>
          <w:szCs w:val="28"/>
        </w:rPr>
        <w:t xml:space="preserve"> с шагом 0,2</w:t>
      </w:r>
    </w:p>
    <w:p w:rsidR="00D117A7" w:rsidRDefault="009604DA" w:rsidP="009604DA">
      <w:pPr>
        <w:pStyle w:val="a7"/>
        <w:numPr>
          <w:ilvl w:val="0"/>
          <w:numId w:val="30"/>
        </w:numPr>
        <w:spacing w:line="36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-2)</m:t>
            </m:r>
          </m:e>
        </m:func>
      </m:oMath>
      <w:r w:rsidRPr="004E6667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на интервале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-1;1</m:t>
            </m:r>
          </m:e>
        </m:d>
      </m:oMath>
      <w:r w:rsidR="004E6667">
        <w:rPr>
          <w:rFonts w:ascii="Times New Roman" w:eastAsiaTheme="minorEastAsia" w:hAnsi="Times New Roman" w:cs="Times New Roman"/>
          <w:i/>
          <w:sz w:val="28"/>
          <w:szCs w:val="28"/>
        </w:rPr>
        <w:t xml:space="preserve"> с шагом 0,1</w:t>
      </w:r>
    </w:p>
    <w:p w:rsidR="00E12FC2" w:rsidRPr="00E12FC2" w:rsidRDefault="00753F65" w:rsidP="00753F65">
      <w:pPr>
        <w:pStyle w:val="a7"/>
        <w:numPr>
          <w:ilvl w:val="0"/>
          <w:numId w:val="30"/>
        </w:numPr>
        <w:spacing w:line="360" w:lineRule="auto"/>
        <w:ind w:left="567" w:hanging="207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Style w:val="spelle"/>
          <w:rFonts w:ascii="Times New Roman" w:eastAsiaTheme="minorEastAsia" w:hAnsi="Times New Roman" w:cs="Times New Roman"/>
          <w:i/>
          <w:sz w:val="28"/>
          <w:szCs w:val="28"/>
        </w:rPr>
        <w:t>*</w:t>
      </w:r>
      <m:oMath>
        <m:r>
          <w:rPr>
            <w:rStyle w:val="spelle"/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r>
          <w:rPr>
            <w:rStyle w:val="spelle"/>
            <w:rFonts w:ascii="Cambria Math" w:hAnsi="Cambria Math" w:cs="Times New Roman"/>
            <w:sz w:val="28"/>
            <w:szCs w:val="28"/>
          </w:rPr>
          <m:t>y=a</m:t>
        </m:r>
        <m:sSup>
          <m:sSupPr>
            <m:ctrlPr>
              <w:rPr>
                <w:rStyle w:val="spelle"/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Style w:val="spelle"/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Style w:val="spelle"/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Style w:val="spelle"/>
            <w:rFonts w:ascii="Cambria Math" w:hAnsi="Cambria Math" w:cs="Times New Roman"/>
            <w:sz w:val="28"/>
            <w:szCs w:val="28"/>
          </w:rPr>
          <m:t>+bx+c</m:t>
        </m:r>
      </m:oMath>
      <w:r w:rsidR="00E12FC2" w:rsidRPr="00E12FC2">
        <w:rPr>
          <w:rFonts w:ascii="Times New Roman" w:hAnsi="Times New Roman" w:cs="Times New Roman"/>
          <w:sz w:val="28"/>
          <w:szCs w:val="28"/>
        </w:rPr>
        <w:t xml:space="preserve">   для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E12FC2" w:rsidRPr="00E12FC2">
        <w:rPr>
          <w:rFonts w:ascii="Times New Roman" w:hAnsi="Times New Roman" w:cs="Times New Roman"/>
          <w:sz w:val="28"/>
          <w:szCs w:val="28"/>
        </w:rPr>
        <w:t xml:space="preserve"> в диапазоне от -1 до +1 с шагом 0,05,  где </w:t>
      </w:r>
      <m:oMath>
        <m:r>
          <w:rPr>
            <w:rFonts w:ascii="Cambria Math" w:hAnsi="Cambria Math" w:cs="Times New Roman"/>
            <w:sz w:val="28"/>
            <w:szCs w:val="28"/>
          </w:rPr>
          <m:t>a, b, c</m:t>
        </m:r>
      </m:oMath>
      <w:r w:rsidRPr="00753F65">
        <w:rPr>
          <w:rFonts w:ascii="Times New Roman" w:hAnsi="Times New Roman" w:cs="Times New Roman"/>
          <w:sz w:val="28"/>
          <w:szCs w:val="28"/>
        </w:rPr>
        <w:t xml:space="preserve"> - </w:t>
      </w:r>
      <w:r w:rsidR="00E12FC2" w:rsidRPr="00E12FC2">
        <w:rPr>
          <w:rFonts w:ascii="Times New Roman" w:hAnsi="Times New Roman" w:cs="Times New Roman"/>
          <w:sz w:val="28"/>
          <w:szCs w:val="28"/>
        </w:rPr>
        <w:t xml:space="preserve"> произвольные постоянные.</w:t>
      </w:r>
    </w:p>
    <w:p w:rsidR="00753F65" w:rsidRPr="00753F65" w:rsidRDefault="00753F65" w:rsidP="00E12FC2">
      <w:pPr>
        <w:pStyle w:val="a7"/>
        <w:numPr>
          <w:ilvl w:val="0"/>
          <w:numId w:val="28"/>
        </w:numPr>
        <w:spacing w:line="36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i/>
          <w:sz w:val="28"/>
          <w:szCs w:val="28"/>
        </w:rPr>
        <w:t>Рассчитайте еженедельную выручку цирка, если известно:</w:t>
      </w:r>
    </w:p>
    <w:p w:rsidR="00753F65" w:rsidRPr="00753F65" w:rsidRDefault="00753F65" w:rsidP="00753F65">
      <w:pPr>
        <w:pStyle w:val="a7"/>
        <w:numPr>
          <w:ilvl w:val="1"/>
          <w:numId w:val="32"/>
        </w:numPr>
        <w:spacing w:line="360" w:lineRule="auto"/>
        <w:ind w:left="426" w:hanging="426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sz w:val="28"/>
          <w:szCs w:val="28"/>
        </w:rPr>
        <w:t>количество проданных билетов каждый день</w:t>
      </w:r>
    </w:p>
    <w:p w:rsidR="00753F65" w:rsidRPr="00753F65" w:rsidRDefault="00753F65" w:rsidP="00753F65">
      <w:pPr>
        <w:pStyle w:val="a7"/>
        <w:numPr>
          <w:ilvl w:val="1"/>
          <w:numId w:val="32"/>
        </w:numPr>
        <w:spacing w:line="360" w:lineRule="auto"/>
        <w:ind w:left="426" w:hanging="426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sz w:val="28"/>
          <w:szCs w:val="28"/>
        </w:rPr>
        <w:t xml:space="preserve"> цена взрослого билета - 15 руб.</w:t>
      </w:r>
    </w:p>
    <w:p w:rsidR="00753F65" w:rsidRPr="00753F65" w:rsidRDefault="00753F65" w:rsidP="00753F65">
      <w:pPr>
        <w:pStyle w:val="a7"/>
        <w:numPr>
          <w:ilvl w:val="1"/>
          <w:numId w:val="32"/>
        </w:numPr>
        <w:spacing w:line="360" w:lineRule="auto"/>
        <w:ind w:left="426" w:hanging="426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sz w:val="28"/>
          <w:szCs w:val="28"/>
        </w:rPr>
        <w:t xml:space="preserve">цена детского на 30% </w:t>
      </w:r>
      <w:r w:rsidRPr="00753F65">
        <w:rPr>
          <w:rStyle w:val="grame"/>
          <w:rFonts w:ascii="Times New Roman" w:hAnsi="Times New Roman" w:cs="Times New Roman"/>
          <w:sz w:val="28"/>
          <w:szCs w:val="28"/>
        </w:rPr>
        <w:t>дешевле</w:t>
      </w:r>
      <w:r w:rsidRPr="00753F65">
        <w:rPr>
          <w:rFonts w:ascii="Times New Roman" w:hAnsi="Times New Roman" w:cs="Times New Roman"/>
          <w:sz w:val="28"/>
          <w:szCs w:val="28"/>
        </w:rPr>
        <w:t xml:space="preserve"> чем взрослого.</w:t>
      </w:r>
      <w:r>
        <w:t xml:space="preserve"> </w:t>
      </w:r>
    </w:p>
    <w:p w:rsidR="00E12FC2" w:rsidRPr="00753F65" w:rsidRDefault="00753F65" w:rsidP="00753F65">
      <w:pPr>
        <w:pStyle w:val="a7"/>
        <w:spacing w:line="36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i/>
          <w:sz w:val="28"/>
          <w:szCs w:val="28"/>
        </w:rPr>
        <w:t>Постройте диаграмму (график) ежедневной выручки цирка.</w:t>
      </w:r>
    </w:p>
    <w:p w:rsidR="00323344" w:rsidRPr="00323344" w:rsidRDefault="00323344" w:rsidP="00323344">
      <w:pPr>
        <w:pStyle w:val="a7"/>
        <w:numPr>
          <w:ilvl w:val="0"/>
          <w:numId w:val="28"/>
        </w:numPr>
        <w:tabs>
          <w:tab w:val="left" w:pos="1276"/>
        </w:tabs>
        <w:spacing w:line="240" w:lineRule="auto"/>
        <w:ind w:left="0" w:firstLine="0"/>
        <w:contextualSpacing w:val="0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Постройте диаграммы</w:t>
      </w:r>
    </w:p>
    <w:p w:rsidR="00753F65" w:rsidRPr="00753F65" w:rsidRDefault="00753F65" w:rsidP="00323344">
      <w:pPr>
        <w:pStyle w:val="a7"/>
        <w:spacing w:line="240" w:lineRule="auto"/>
        <w:ind w:left="0"/>
        <w:contextualSpacing w:val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i/>
          <w:sz w:val="28"/>
          <w:szCs w:val="28"/>
        </w:rPr>
        <w:t>В пещере у реки поселился огнедышащий дракон по имени Сергей Михайлович. Всех, кто пытался его прогнать, он прогонял сам, полыхая на них огнем. За первые 100 лет дракона пытались прогнать 2 царевича, 3 королевича и 5 простых рыцарей. За 2 -</w:t>
      </w:r>
      <w:r w:rsidRPr="00753F65">
        <w:rPr>
          <w:rStyle w:val="spelle"/>
          <w:rFonts w:ascii="Times New Roman" w:hAnsi="Times New Roman" w:cs="Times New Roman"/>
          <w:i/>
          <w:sz w:val="28"/>
          <w:szCs w:val="28"/>
        </w:rPr>
        <w:t>ое</w:t>
      </w:r>
      <w:r w:rsidRPr="00753F65">
        <w:rPr>
          <w:rFonts w:ascii="Times New Roman" w:hAnsi="Times New Roman" w:cs="Times New Roman"/>
          <w:i/>
          <w:sz w:val="28"/>
          <w:szCs w:val="28"/>
        </w:rPr>
        <w:t xml:space="preserve">  столетие на него покушались 3 царевича, 2 королевича и 7 простых рыцарей. За третий век дракона беспокоили 7 царевичей, 5 королевичей и 6 простых рыцарей. За следующее столетие Сергею Михайловичу пришлось иметь дело с 3 царевичами, 6 королевичами и 10 простыми рыцарями. После этого </w:t>
      </w:r>
      <w:r w:rsidRPr="00753F65">
        <w:rPr>
          <w:rStyle w:val="grame"/>
          <w:rFonts w:ascii="Times New Roman" w:hAnsi="Times New Roman" w:cs="Times New Roman"/>
          <w:i/>
          <w:sz w:val="28"/>
          <w:szCs w:val="28"/>
        </w:rPr>
        <w:t>дракона</w:t>
      </w:r>
      <w:r w:rsidRPr="00753F65">
        <w:rPr>
          <w:rFonts w:ascii="Times New Roman" w:hAnsi="Times New Roman" w:cs="Times New Roman"/>
          <w:i/>
          <w:sz w:val="28"/>
          <w:szCs w:val="28"/>
        </w:rPr>
        <w:t xml:space="preserve"> в конце концов оставили  в покое и объявили гору, на которой он жил, заповедником.</w:t>
      </w:r>
      <w:r w:rsidRPr="00753F65">
        <w:rPr>
          <w:rFonts w:ascii="Times New Roman" w:hAnsi="Times New Roman" w:cs="Times New Roman"/>
          <w:sz w:val="28"/>
          <w:szCs w:val="28"/>
        </w:rPr>
        <w:br/>
      </w:r>
      <w:r w:rsidRPr="00753F65">
        <w:rPr>
          <w:rFonts w:ascii="Times New Roman" w:hAnsi="Times New Roman" w:cs="Times New Roman"/>
          <w:sz w:val="28"/>
          <w:szCs w:val="28"/>
        </w:rPr>
        <w:br/>
      </w:r>
      <w:r w:rsidRPr="00753F65">
        <w:rPr>
          <w:rFonts w:ascii="Times New Roman" w:hAnsi="Times New Roman" w:cs="Times New Roman"/>
          <w:b/>
          <w:i/>
          <w:sz w:val="28"/>
          <w:szCs w:val="28"/>
          <w:u w:val="single"/>
        </w:rPr>
        <w:t>Требуется:</w:t>
      </w:r>
    </w:p>
    <w:p w:rsidR="00753F65" w:rsidRPr="00753F65" w:rsidRDefault="00753F65" w:rsidP="00753F65">
      <w:pPr>
        <w:pStyle w:val="a7"/>
        <w:numPr>
          <w:ilvl w:val="1"/>
          <w:numId w:val="31"/>
        </w:numPr>
        <w:spacing w:line="240" w:lineRule="auto"/>
        <w:ind w:left="567" w:hanging="567"/>
        <w:contextualSpacing w:val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sz w:val="28"/>
          <w:szCs w:val="28"/>
        </w:rPr>
        <w:t>Построить 4 круговых диаграммы, показывающие, сколько королевичей и сколько простых рыцарей пытались в течение каждого века выгнать из дому ни в чем не повинного дракона.</w:t>
      </w:r>
    </w:p>
    <w:p w:rsidR="00753F65" w:rsidRPr="00753F65" w:rsidRDefault="00753F65" w:rsidP="00753F65">
      <w:pPr>
        <w:pStyle w:val="a7"/>
        <w:numPr>
          <w:ilvl w:val="1"/>
          <w:numId w:val="31"/>
        </w:numPr>
        <w:spacing w:line="240" w:lineRule="auto"/>
        <w:ind w:left="567" w:hanging="567"/>
        <w:contextualSpacing w:val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sz w:val="28"/>
          <w:szCs w:val="28"/>
        </w:rPr>
        <w:t>Постройте 2 столбиковые диаграммы, показывающие, сколько царевичей, королевичей и простых рыцарей пытались в течение каждого века выгнать из дому ни в чем не повинного дракона</w:t>
      </w:r>
      <w:r w:rsidRPr="00753F65">
        <w:rPr>
          <w:rStyle w:val="grame"/>
          <w:rFonts w:ascii="Times New Roman" w:hAnsi="Times New Roman" w:cs="Times New Roman"/>
          <w:sz w:val="28"/>
          <w:szCs w:val="28"/>
        </w:rPr>
        <w:t>.</w:t>
      </w:r>
      <w:r w:rsidRPr="00753F65">
        <w:rPr>
          <w:rFonts w:ascii="Times New Roman" w:hAnsi="Times New Roman" w:cs="Times New Roman"/>
          <w:sz w:val="28"/>
          <w:szCs w:val="28"/>
        </w:rPr>
        <w:t xml:space="preserve"> </w:t>
      </w:r>
      <w:r w:rsidR="00323344">
        <w:rPr>
          <w:rStyle w:val="grame"/>
          <w:rFonts w:ascii="Times New Roman" w:hAnsi="Times New Roman" w:cs="Times New Roman"/>
          <w:sz w:val="28"/>
          <w:szCs w:val="28"/>
        </w:rPr>
        <w:t>Н</w:t>
      </w:r>
      <w:r w:rsidRPr="00753F65">
        <w:rPr>
          <w:rFonts w:ascii="Times New Roman" w:hAnsi="Times New Roman" w:cs="Times New Roman"/>
          <w:sz w:val="28"/>
          <w:szCs w:val="28"/>
        </w:rPr>
        <w:t>а одной из них в качестве опорных точек возьмите столетия, на другой - титулы (царевич, королевич, простой рыцарь).</w:t>
      </w:r>
    </w:p>
    <w:p w:rsidR="00753F65" w:rsidRPr="00753F65" w:rsidRDefault="00753F65" w:rsidP="00753F65">
      <w:pPr>
        <w:pStyle w:val="a7"/>
        <w:numPr>
          <w:ilvl w:val="1"/>
          <w:numId w:val="31"/>
        </w:numPr>
        <w:spacing w:line="240" w:lineRule="auto"/>
        <w:ind w:left="567" w:hanging="567"/>
        <w:contextualSpacing w:val="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753F65">
        <w:rPr>
          <w:rFonts w:ascii="Times New Roman" w:hAnsi="Times New Roman" w:cs="Times New Roman"/>
          <w:sz w:val="28"/>
          <w:szCs w:val="28"/>
        </w:rPr>
        <w:t>Постройте линейную диаграмму, показывающую, как изменялось от века к веку количество царевичей, королевичей и простых рыцарей, пытавшихся выгнать из дому ни в чем  не повинного дракона.</w:t>
      </w:r>
    </w:p>
    <w:sectPr w:rsidR="00753F65" w:rsidRPr="00753F65" w:rsidSect="00D44787">
      <w:headerReference w:type="default" r:id="rId8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B5B" w:rsidRDefault="00F53B5B" w:rsidP="00A03B1D">
      <w:pPr>
        <w:spacing w:after="0" w:line="240" w:lineRule="auto"/>
      </w:pPr>
      <w:r>
        <w:separator/>
      </w:r>
    </w:p>
  </w:endnote>
  <w:endnote w:type="continuationSeparator" w:id="1">
    <w:p w:rsidR="00F53B5B" w:rsidRDefault="00F53B5B" w:rsidP="00A03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GOpusHighResoluti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B5B" w:rsidRDefault="00F53B5B" w:rsidP="00A03B1D">
      <w:pPr>
        <w:spacing w:after="0" w:line="240" w:lineRule="auto"/>
      </w:pPr>
      <w:r>
        <w:separator/>
      </w:r>
    </w:p>
  </w:footnote>
  <w:footnote w:type="continuationSeparator" w:id="1">
    <w:p w:rsidR="00F53B5B" w:rsidRDefault="00F53B5B" w:rsidP="00A03B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B1D" w:rsidRPr="00A03B1D" w:rsidRDefault="00A03B1D" w:rsidP="00545F0E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Перфильева Елена Николаевна учитель информатики </w:t>
    </w:r>
    <w:r w:rsidR="00C4670E">
      <w:rPr>
        <w:rFonts w:ascii="Times New Roman" w:hAnsi="Times New Roman" w:cs="Times New Roman"/>
      </w:rPr>
      <w:t xml:space="preserve"> М</w:t>
    </w:r>
    <w:r>
      <w:rPr>
        <w:rFonts w:ascii="Times New Roman" w:hAnsi="Times New Roman" w:cs="Times New Roman"/>
      </w:rPr>
      <w:t xml:space="preserve">БОУ сош № 2 г. Салехард     </w:t>
    </w:r>
    <w:r w:rsidR="00545F0E">
      <w:rPr>
        <w:rFonts w:ascii="Times New Roman" w:hAnsi="Times New Roman" w:cs="Times New Roman"/>
      </w:rPr>
      <w:t xml:space="preserve">           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ab/>
      <w:t>9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581"/>
    <w:multiLevelType w:val="hybridMultilevel"/>
    <w:tmpl w:val="197CF19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E59CF"/>
    <w:multiLevelType w:val="hybridMultilevel"/>
    <w:tmpl w:val="2842F9B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5357E81"/>
    <w:multiLevelType w:val="hybridMultilevel"/>
    <w:tmpl w:val="1010BAC4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17C"/>
    <w:multiLevelType w:val="hybridMultilevel"/>
    <w:tmpl w:val="1BE46DD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C60F7"/>
    <w:multiLevelType w:val="hybridMultilevel"/>
    <w:tmpl w:val="A9603FA6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6BFE"/>
    <w:multiLevelType w:val="hybridMultilevel"/>
    <w:tmpl w:val="8F6219A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06153"/>
    <w:multiLevelType w:val="hybridMultilevel"/>
    <w:tmpl w:val="16D6933C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4A3A9D"/>
    <w:multiLevelType w:val="hybridMultilevel"/>
    <w:tmpl w:val="D1428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74F96"/>
    <w:multiLevelType w:val="hybridMultilevel"/>
    <w:tmpl w:val="2A9C2212"/>
    <w:lvl w:ilvl="0" w:tplc="F53A5520">
      <w:start w:val="1"/>
      <w:numFmt w:val="decimal"/>
      <w:lvlText w:val="Задание %1"/>
      <w:lvlJc w:val="left"/>
      <w:pPr>
        <w:ind w:left="1080" w:hanging="360"/>
      </w:pPr>
      <w:rPr>
        <w:rFonts w:ascii="Times New Roman" w:hAnsi="Times New Roman" w:hint="default"/>
        <w:b/>
        <w:i w:val="0"/>
        <w:sz w:val="28"/>
      </w:rPr>
    </w:lvl>
    <w:lvl w:ilvl="1" w:tplc="0419000F">
      <w:start w:val="1"/>
      <w:numFmt w:val="decimal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7317CA"/>
    <w:multiLevelType w:val="hybridMultilevel"/>
    <w:tmpl w:val="7EE21BE2"/>
    <w:lvl w:ilvl="0" w:tplc="FC10A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FF0000"/>
        <w:sz w:val="40"/>
        <w:szCs w:val="40"/>
      </w:rPr>
    </w:lvl>
    <w:lvl w:ilvl="1" w:tplc="51E08DF6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DA7F93"/>
    <w:multiLevelType w:val="hybridMultilevel"/>
    <w:tmpl w:val="0BB6A0E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B6781"/>
    <w:multiLevelType w:val="hybridMultilevel"/>
    <w:tmpl w:val="0DDE63B8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50438"/>
    <w:multiLevelType w:val="hybridMultilevel"/>
    <w:tmpl w:val="1A4AE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F2213"/>
    <w:multiLevelType w:val="hybridMultilevel"/>
    <w:tmpl w:val="C8C2406E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3235FF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B5EA5"/>
    <w:multiLevelType w:val="hybridMultilevel"/>
    <w:tmpl w:val="426E0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385EF3"/>
    <w:multiLevelType w:val="hybridMultilevel"/>
    <w:tmpl w:val="465A669E"/>
    <w:lvl w:ilvl="0" w:tplc="B78E78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C08C2"/>
    <w:multiLevelType w:val="hybridMultilevel"/>
    <w:tmpl w:val="3C9EF566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60A7826"/>
    <w:multiLevelType w:val="hybridMultilevel"/>
    <w:tmpl w:val="6BDA027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98DA57F2">
      <w:start w:val="1"/>
      <w:numFmt w:val="decimal"/>
      <w:lvlText w:val="вариант %2"/>
      <w:lvlJc w:val="left"/>
      <w:pPr>
        <w:ind w:left="1440" w:hanging="360"/>
      </w:pPr>
      <w:rPr>
        <w:rFonts w:ascii="Times New Roman" w:hAnsi="Times New Roman" w:hint="default"/>
        <w:b w:val="0"/>
        <w:i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073F6B"/>
    <w:multiLevelType w:val="hybridMultilevel"/>
    <w:tmpl w:val="645A6EF8"/>
    <w:lvl w:ilvl="0" w:tplc="955A18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140C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74D8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B03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EE1F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06CB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FA59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AAF5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DCF1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826BB"/>
    <w:multiLevelType w:val="hybridMultilevel"/>
    <w:tmpl w:val="297016EA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510889"/>
    <w:multiLevelType w:val="hybridMultilevel"/>
    <w:tmpl w:val="5984AD0C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996C3B"/>
    <w:multiLevelType w:val="hybridMultilevel"/>
    <w:tmpl w:val="D90888F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230397"/>
    <w:multiLevelType w:val="hybridMultilevel"/>
    <w:tmpl w:val="1ECCCD86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CE1954"/>
    <w:multiLevelType w:val="hybridMultilevel"/>
    <w:tmpl w:val="E4C60E92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03D9E"/>
    <w:multiLevelType w:val="hybridMultilevel"/>
    <w:tmpl w:val="EB8AB0EA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A842AF5"/>
    <w:multiLevelType w:val="hybridMultilevel"/>
    <w:tmpl w:val="868C3472"/>
    <w:lvl w:ilvl="0" w:tplc="F53A5520">
      <w:start w:val="1"/>
      <w:numFmt w:val="decimal"/>
      <w:lvlText w:val="Задание 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C4A1FDD"/>
    <w:multiLevelType w:val="hybridMultilevel"/>
    <w:tmpl w:val="8578D18E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FC613D"/>
    <w:multiLevelType w:val="hybridMultilevel"/>
    <w:tmpl w:val="987A0A2E"/>
    <w:lvl w:ilvl="0" w:tplc="F53A5520">
      <w:start w:val="1"/>
      <w:numFmt w:val="decimal"/>
      <w:lvlText w:val="Задание 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EF72AD6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061551"/>
    <w:multiLevelType w:val="hybridMultilevel"/>
    <w:tmpl w:val="E2BCCAF8"/>
    <w:lvl w:ilvl="0" w:tplc="EF72AD6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EF7993"/>
    <w:multiLevelType w:val="hybridMultilevel"/>
    <w:tmpl w:val="86644228"/>
    <w:lvl w:ilvl="0" w:tplc="65CCE45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D09D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2AB7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C2B0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CA39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5E39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9C19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BCA7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623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943C85"/>
    <w:multiLevelType w:val="hybridMultilevel"/>
    <w:tmpl w:val="DBC6F4F0"/>
    <w:lvl w:ilvl="0" w:tplc="EF72AD6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23"/>
  </w:num>
  <w:num w:numId="3">
    <w:abstractNumId w:val="17"/>
  </w:num>
  <w:num w:numId="4">
    <w:abstractNumId w:val="30"/>
  </w:num>
  <w:num w:numId="5">
    <w:abstractNumId w:val="13"/>
  </w:num>
  <w:num w:numId="6">
    <w:abstractNumId w:val="31"/>
  </w:num>
  <w:num w:numId="7">
    <w:abstractNumId w:val="11"/>
  </w:num>
  <w:num w:numId="8">
    <w:abstractNumId w:val="20"/>
  </w:num>
  <w:num w:numId="9">
    <w:abstractNumId w:val="3"/>
  </w:num>
  <w:num w:numId="10">
    <w:abstractNumId w:val="28"/>
  </w:num>
  <w:num w:numId="11">
    <w:abstractNumId w:val="24"/>
  </w:num>
  <w:num w:numId="12">
    <w:abstractNumId w:val="0"/>
  </w:num>
  <w:num w:numId="13">
    <w:abstractNumId w:val="2"/>
  </w:num>
  <w:num w:numId="14">
    <w:abstractNumId w:val="4"/>
  </w:num>
  <w:num w:numId="15">
    <w:abstractNumId w:val="14"/>
  </w:num>
  <w:num w:numId="16">
    <w:abstractNumId w:val="27"/>
  </w:num>
  <w:num w:numId="17">
    <w:abstractNumId w:val="10"/>
  </w:num>
  <w:num w:numId="18">
    <w:abstractNumId w:val="18"/>
  </w:num>
  <w:num w:numId="19">
    <w:abstractNumId w:val="9"/>
  </w:num>
  <w:num w:numId="20">
    <w:abstractNumId w:val="5"/>
  </w:num>
  <w:num w:numId="21">
    <w:abstractNumId w:val="16"/>
  </w:num>
  <w:num w:numId="22">
    <w:abstractNumId w:val="29"/>
  </w:num>
  <w:num w:numId="23">
    <w:abstractNumId w:val="8"/>
  </w:num>
  <w:num w:numId="24">
    <w:abstractNumId w:val="7"/>
  </w:num>
  <w:num w:numId="25">
    <w:abstractNumId w:val="1"/>
  </w:num>
  <w:num w:numId="26">
    <w:abstractNumId w:val="21"/>
  </w:num>
  <w:num w:numId="27">
    <w:abstractNumId w:val="19"/>
  </w:num>
  <w:num w:numId="28">
    <w:abstractNumId w:val="25"/>
  </w:num>
  <w:num w:numId="29">
    <w:abstractNumId w:val="12"/>
  </w:num>
  <w:num w:numId="30">
    <w:abstractNumId w:val="22"/>
  </w:num>
  <w:num w:numId="31">
    <w:abstractNumId w:val="2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8DE"/>
    <w:rsid w:val="00004494"/>
    <w:rsid w:val="00031250"/>
    <w:rsid w:val="00093D34"/>
    <w:rsid w:val="000F78BC"/>
    <w:rsid w:val="00126569"/>
    <w:rsid w:val="00143533"/>
    <w:rsid w:val="001547DB"/>
    <w:rsid w:val="00242EA1"/>
    <w:rsid w:val="002801CF"/>
    <w:rsid w:val="00293F01"/>
    <w:rsid w:val="002C4F91"/>
    <w:rsid w:val="002D5148"/>
    <w:rsid w:val="00323344"/>
    <w:rsid w:val="003560C4"/>
    <w:rsid w:val="0039144B"/>
    <w:rsid w:val="003C0369"/>
    <w:rsid w:val="003C2C4D"/>
    <w:rsid w:val="00411CEC"/>
    <w:rsid w:val="00453AFA"/>
    <w:rsid w:val="0048036F"/>
    <w:rsid w:val="004871E9"/>
    <w:rsid w:val="004935CB"/>
    <w:rsid w:val="004B3053"/>
    <w:rsid w:val="004D1649"/>
    <w:rsid w:val="004E6667"/>
    <w:rsid w:val="004F7C58"/>
    <w:rsid w:val="005258F4"/>
    <w:rsid w:val="00545F0E"/>
    <w:rsid w:val="005601E2"/>
    <w:rsid w:val="005958DE"/>
    <w:rsid w:val="005D65B5"/>
    <w:rsid w:val="00681F1B"/>
    <w:rsid w:val="007035DD"/>
    <w:rsid w:val="00753F65"/>
    <w:rsid w:val="00763422"/>
    <w:rsid w:val="00786821"/>
    <w:rsid w:val="00787F70"/>
    <w:rsid w:val="0082630B"/>
    <w:rsid w:val="008327DF"/>
    <w:rsid w:val="00840DB9"/>
    <w:rsid w:val="00882D86"/>
    <w:rsid w:val="008C2BD7"/>
    <w:rsid w:val="009604DA"/>
    <w:rsid w:val="009D0003"/>
    <w:rsid w:val="00A03B1D"/>
    <w:rsid w:val="00A23FCE"/>
    <w:rsid w:val="00A562A1"/>
    <w:rsid w:val="00A852E6"/>
    <w:rsid w:val="00A94D00"/>
    <w:rsid w:val="00AC3872"/>
    <w:rsid w:val="00AC6CB3"/>
    <w:rsid w:val="00AD31E4"/>
    <w:rsid w:val="00B67FAB"/>
    <w:rsid w:val="00BC7127"/>
    <w:rsid w:val="00C06F18"/>
    <w:rsid w:val="00C32F63"/>
    <w:rsid w:val="00C4670E"/>
    <w:rsid w:val="00C8250E"/>
    <w:rsid w:val="00CC6586"/>
    <w:rsid w:val="00D117A7"/>
    <w:rsid w:val="00D44787"/>
    <w:rsid w:val="00D7213D"/>
    <w:rsid w:val="00D7750E"/>
    <w:rsid w:val="00E12FC2"/>
    <w:rsid w:val="00E65B75"/>
    <w:rsid w:val="00EA4E0E"/>
    <w:rsid w:val="00EA57DB"/>
    <w:rsid w:val="00F067FA"/>
    <w:rsid w:val="00F24016"/>
    <w:rsid w:val="00F36B6F"/>
    <w:rsid w:val="00F53B5B"/>
    <w:rsid w:val="00F81010"/>
    <w:rsid w:val="00FC2D15"/>
    <w:rsid w:val="00FC3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FA"/>
  </w:style>
  <w:style w:type="paragraph" w:styleId="2">
    <w:name w:val="heading 2"/>
    <w:basedOn w:val="a"/>
    <w:next w:val="a"/>
    <w:link w:val="20"/>
    <w:uiPriority w:val="9"/>
    <w:unhideWhenUsed/>
    <w:qFormat/>
    <w:rsid w:val="002801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03B1D"/>
  </w:style>
  <w:style w:type="paragraph" w:styleId="a5">
    <w:name w:val="footer"/>
    <w:basedOn w:val="a"/>
    <w:link w:val="a6"/>
    <w:uiPriority w:val="99"/>
    <w:semiHidden/>
    <w:unhideWhenUsed/>
    <w:rsid w:val="00A03B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03B1D"/>
  </w:style>
  <w:style w:type="character" w:customStyle="1" w:styleId="20">
    <w:name w:val="Заголовок 2 Знак"/>
    <w:basedOn w:val="a0"/>
    <w:link w:val="2"/>
    <w:uiPriority w:val="9"/>
    <w:rsid w:val="00280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2801CF"/>
    <w:pPr>
      <w:ind w:left="720"/>
      <w:contextualSpacing/>
    </w:pPr>
  </w:style>
  <w:style w:type="table" w:styleId="a8">
    <w:name w:val="Table Grid"/>
    <w:basedOn w:val="a1"/>
    <w:uiPriority w:val="59"/>
    <w:rsid w:val="002801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2801CF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28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01C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2D15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  <w:style w:type="character" w:customStyle="1" w:styleId="spelle">
    <w:name w:val="spelle"/>
    <w:basedOn w:val="a0"/>
    <w:rsid w:val="00E12FC2"/>
  </w:style>
  <w:style w:type="character" w:customStyle="1" w:styleId="grame">
    <w:name w:val="grame"/>
    <w:basedOn w:val="a0"/>
    <w:rsid w:val="00753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993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169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705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0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38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916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08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708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999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72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004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09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01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60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7;&#1088;&#1072;&#1082;&#1090;&#1080;&#1095;&#1077;&#1089;&#1082;&#1080;&#1077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0EB3-201B-4987-8588-E597F4D5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практические работы</Template>
  <TotalTime>104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2011-11-29T08:55:00Z</dcterms:created>
  <dcterms:modified xsi:type="dcterms:W3CDTF">2011-11-29T10:38:00Z</dcterms:modified>
</cp:coreProperties>
</file>